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D9073D" w:rsidTr="006023D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9073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9073D">
              <w:rPr>
                <w:b/>
                <w:sz w:val="26"/>
                <w:szCs w:val="26"/>
              </w:rPr>
              <w:t>Номер ТЗ</w:t>
            </w:r>
            <w:bookmarkStart w:id="0" w:name="_GoBack"/>
            <w:bookmarkEnd w:id="0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9073D" w:rsidRDefault="005A1B24" w:rsidP="006D3A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9073D">
              <w:rPr>
                <w:b/>
                <w:sz w:val="26"/>
                <w:szCs w:val="26"/>
                <w:lang w:val="en-US"/>
              </w:rPr>
              <w:t>203A</w:t>
            </w:r>
            <w:r w:rsidR="00746256" w:rsidRPr="00D9073D">
              <w:rPr>
                <w:b/>
                <w:sz w:val="26"/>
                <w:szCs w:val="26"/>
              </w:rPr>
              <w:t>_0</w:t>
            </w:r>
            <w:r w:rsidR="006D3AEF">
              <w:rPr>
                <w:b/>
                <w:sz w:val="26"/>
                <w:szCs w:val="26"/>
              </w:rPr>
              <w:t>48</w:t>
            </w:r>
          </w:p>
        </w:tc>
      </w:tr>
      <w:tr w:rsidR="00C44B8B" w:rsidRPr="00D9073D" w:rsidTr="006023D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9073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9073D">
              <w:rPr>
                <w:b/>
                <w:sz w:val="26"/>
                <w:szCs w:val="26"/>
              </w:rPr>
              <w:t xml:space="preserve">Номер материала </w:t>
            </w:r>
            <w:r w:rsidRPr="00D9073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9073D" w:rsidRDefault="006D3AEF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D3AEF">
              <w:rPr>
                <w:b/>
                <w:sz w:val="26"/>
                <w:szCs w:val="26"/>
                <w:lang w:val="en-US"/>
              </w:rPr>
              <w:t>2262326</w:t>
            </w:r>
          </w:p>
        </w:tc>
      </w:tr>
    </w:tbl>
    <w:p w:rsidR="00C44B8B" w:rsidRPr="00D9073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9073D">
        <w:rPr>
          <w:sz w:val="26"/>
          <w:szCs w:val="26"/>
        </w:rPr>
        <w:t>_____________________________________</w:t>
      </w:r>
    </w:p>
    <w:p w:rsidR="00C44B8B" w:rsidRPr="00D9073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9073D">
        <w:rPr>
          <w:sz w:val="26"/>
          <w:szCs w:val="26"/>
        </w:rPr>
        <w:t xml:space="preserve">_____________________________________ </w:t>
      </w:r>
    </w:p>
    <w:p w:rsidR="00C44B8B" w:rsidRPr="00D9073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9073D">
        <w:rPr>
          <w:sz w:val="26"/>
          <w:szCs w:val="26"/>
        </w:rPr>
        <w:t>_____________________________________</w:t>
      </w:r>
    </w:p>
    <w:p w:rsidR="00C44B8B" w:rsidRPr="00D9073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9073D">
        <w:rPr>
          <w:sz w:val="26"/>
          <w:szCs w:val="26"/>
        </w:rPr>
        <w:tab/>
        <w:t xml:space="preserve">_______________________ /_____________ </w:t>
      </w:r>
    </w:p>
    <w:p w:rsidR="00C44B8B" w:rsidRPr="00D9073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F24FA">
        <w:rPr>
          <w:b w:val="0"/>
          <w:sz w:val="26"/>
          <w:szCs w:val="26"/>
        </w:rPr>
        <w:t>“_______” ___________________</w:t>
      </w:r>
      <w:r w:rsidRPr="00D9073D">
        <w:rPr>
          <w:sz w:val="26"/>
          <w:szCs w:val="26"/>
        </w:rPr>
        <w:t xml:space="preserve"> 20</w:t>
      </w:r>
      <w:r w:rsidRPr="003F24FA">
        <w:rPr>
          <w:b w:val="0"/>
          <w:sz w:val="26"/>
          <w:szCs w:val="26"/>
        </w:rPr>
        <w:t>_____</w:t>
      </w:r>
      <w:r w:rsidRPr="00D9073D">
        <w:rPr>
          <w:sz w:val="26"/>
          <w:szCs w:val="26"/>
        </w:rPr>
        <w:t xml:space="preserve"> г.</w:t>
      </w:r>
    </w:p>
    <w:p w:rsidR="00C44B8B" w:rsidRPr="00D9073D" w:rsidRDefault="00C44B8B" w:rsidP="00C44B8B">
      <w:pPr>
        <w:rPr>
          <w:sz w:val="26"/>
          <w:szCs w:val="26"/>
        </w:rPr>
      </w:pPr>
    </w:p>
    <w:p w:rsidR="00C44B8B" w:rsidRPr="00D9073D" w:rsidRDefault="00C44B8B" w:rsidP="00C44B8B">
      <w:pPr>
        <w:rPr>
          <w:sz w:val="26"/>
          <w:szCs w:val="26"/>
        </w:rPr>
      </w:pPr>
    </w:p>
    <w:p w:rsidR="00C44B8B" w:rsidRPr="00D9073D" w:rsidRDefault="00C44B8B" w:rsidP="00C44B8B">
      <w:pPr>
        <w:rPr>
          <w:sz w:val="26"/>
          <w:szCs w:val="26"/>
        </w:rPr>
      </w:pPr>
    </w:p>
    <w:p w:rsidR="00C44B8B" w:rsidRPr="00D9073D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D9073D">
        <w:rPr>
          <w:sz w:val="26"/>
          <w:szCs w:val="26"/>
        </w:rPr>
        <w:t>ТЕХНИЧЕСКОЕ ЗАДАНИЕ</w:t>
      </w:r>
    </w:p>
    <w:p w:rsidR="004F6968" w:rsidRPr="00D9073D" w:rsidRDefault="004F6968" w:rsidP="00773399">
      <w:pPr>
        <w:ind w:firstLine="0"/>
        <w:jc w:val="center"/>
        <w:rPr>
          <w:b/>
          <w:sz w:val="26"/>
          <w:szCs w:val="26"/>
        </w:rPr>
      </w:pPr>
      <w:r w:rsidRPr="00D9073D">
        <w:rPr>
          <w:b/>
          <w:sz w:val="26"/>
          <w:szCs w:val="26"/>
        </w:rPr>
        <w:t xml:space="preserve">на </w:t>
      </w:r>
      <w:r w:rsidR="00612811" w:rsidRPr="00D9073D">
        <w:rPr>
          <w:b/>
          <w:sz w:val="26"/>
          <w:szCs w:val="26"/>
        </w:rPr>
        <w:t xml:space="preserve">поставку </w:t>
      </w:r>
      <w:r w:rsidR="007F4188" w:rsidRPr="00D9073D">
        <w:rPr>
          <w:b/>
          <w:sz w:val="26"/>
          <w:szCs w:val="26"/>
        </w:rPr>
        <w:t>мет</w:t>
      </w:r>
      <w:r w:rsidR="00620938" w:rsidRPr="00D9073D">
        <w:rPr>
          <w:b/>
          <w:sz w:val="26"/>
          <w:szCs w:val="26"/>
        </w:rPr>
        <w:t>аллопроката</w:t>
      </w:r>
      <w:r w:rsidR="00843900" w:rsidRPr="00D9073D">
        <w:rPr>
          <w:b/>
          <w:sz w:val="26"/>
          <w:szCs w:val="26"/>
        </w:rPr>
        <w:t xml:space="preserve"> </w:t>
      </w:r>
      <w:r w:rsidR="007C1ABE">
        <w:rPr>
          <w:b/>
          <w:sz w:val="26"/>
          <w:szCs w:val="26"/>
        </w:rPr>
        <w:t>(</w:t>
      </w:r>
      <w:r w:rsidR="009F59DC" w:rsidRPr="00D9073D">
        <w:rPr>
          <w:b/>
          <w:sz w:val="26"/>
          <w:szCs w:val="26"/>
        </w:rPr>
        <w:t>По</w:t>
      </w:r>
      <w:r w:rsidR="006D3AEF">
        <w:rPr>
          <w:b/>
          <w:sz w:val="26"/>
          <w:szCs w:val="26"/>
        </w:rPr>
        <w:t>лоса стальная горячекатаная 10х10</w:t>
      </w:r>
      <w:r w:rsidR="009F59DC" w:rsidRPr="00D9073D">
        <w:rPr>
          <w:b/>
          <w:sz w:val="26"/>
          <w:szCs w:val="26"/>
        </w:rPr>
        <w:t>0</w:t>
      </w:r>
      <w:r w:rsidR="007C1ABE">
        <w:rPr>
          <w:b/>
          <w:sz w:val="26"/>
          <w:szCs w:val="26"/>
        </w:rPr>
        <w:t>)</w:t>
      </w:r>
      <w:r w:rsidR="009C0389" w:rsidRPr="00D9073D">
        <w:rPr>
          <w:b/>
          <w:sz w:val="26"/>
          <w:szCs w:val="26"/>
        </w:rPr>
        <w:t>.</w:t>
      </w:r>
      <w:r w:rsidR="00232E4A" w:rsidRPr="00D9073D">
        <w:rPr>
          <w:b/>
          <w:sz w:val="26"/>
          <w:szCs w:val="26"/>
        </w:rPr>
        <w:t xml:space="preserve"> </w:t>
      </w:r>
      <w:r w:rsidR="009C0389" w:rsidRPr="00D9073D">
        <w:rPr>
          <w:b/>
          <w:sz w:val="26"/>
          <w:szCs w:val="26"/>
        </w:rPr>
        <w:t xml:space="preserve">Лот № </w:t>
      </w:r>
      <w:r w:rsidR="00BD2843" w:rsidRPr="007C1ABE">
        <w:rPr>
          <w:b/>
          <w:sz w:val="26"/>
          <w:szCs w:val="26"/>
          <w:u w:val="single"/>
        </w:rPr>
        <w:t>203</w:t>
      </w:r>
      <w:r w:rsidR="00620938" w:rsidRPr="007C1ABE">
        <w:rPr>
          <w:b/>
          <w:sz w:val="26"/>
          <w:szCs w:val="26"/>
          <w:u w:val="single"/>
          <w:lang w:val="en-US"/>
        </w:rPr>
        <w:t>A</w:t>
      </w:r>
    </w:p>
    <w:p w:rsidR="00020DD3" w:rsidRPr="00D9073D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3F24FA" w:rsidRPr="00D9073D" w:rsidRDefault="003F24FA" w:rsidP="003F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:rsidR="003F24FA" w:rsidRPr="00E363B7" w:rsidRDefault="003F24FA" w:rsidP="003F24FA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>Технические требования, характеристики металлопроката должны соответствовать параметрам</w:t>
      </w:r>
      <w:r w:rsidRPr="00E363B7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363B7">
        <w:rPr>
          <w:sz w:val="24"/>
          <w:szCs w:val="24"/>
        </w:rPr>
        <w:t>ГОСТ 103-2006 «Прокат сортовой стальной горячекатаный полосовой. Сортамент».</w:t>
      </w:r>
    </w:p>
    <w:p w:rsidR="003F24FA" w:rsidRPr="00CB6078" w:rsidRDefault="003F24FA" w:rsidP="003F24F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F24FA" w:rsidRPr="00CB6078" w:rsidRDefault="003F24FA" w:rsidP="003F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3F24FA" w:rsidRPr="00CB6078" w:rsidRDefault="003F24FA" w:rsidP="003F24FA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3F24FA" w:rsidRPr="00CB6078" w:rsidRDefault="003F24FA" w:rsidP="003F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3F24FA" w:rsidRPr="00CB6078" w:rsidRDefault="003F24FA" w:rsidP="003F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F24FA" w:rsidRPr="00CB6078" w:rsidRDefault="003F24FA" w:rsidP="003F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F24FA" w:rsidRPr="00CB6078" w:rsidRDefault="003F24FA" w:rsidP="003F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3F24FA" w:rsidRPr="00CB6078" w:rsidRDefault="003F24FA" w:rsidP="003F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F24FA" w:rsidRPr="00CB6078" w:rsidRDefault="003F24FA" w:rsidP="003F24FA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F24FA" w:rsidRPr="00CB6078" w:rsidRDefault="003F24FA" w:rsidP="003F24F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3F24FA" w:rsidRPr="00FF548D" w:rsidRDefault="003F24FA" w:rsidP="003F24F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3F24FA" w:rsidRPr="00CB6078" w:rsidRDefault="003F24FA" w:rsidP="003F24F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F24FA" w:rsidRPr="00CB6078" w:rsidRDefault="003F24FA" w:rsidP="003F24F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3F24FA" w:rsidRPr="00CB6078" w:rsidRDefault="003F24FA" w:rsidP="003F24FA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F24FA" w:rsidRPr="00CB6078" w:rsidRDefault="003F24FA" w:rsidP="003F24FA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3F24FA" w:rsidRPr="00CB6078" w:rsidRDefault="003F24FA" w:rsidP="003F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F24FA" w:rsidRPr="00CB6078" w:rsidRDefault="003F24FA" w:rsidP="003F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3F24FA" w:rsidRPr="00CB6078" w:rsidRDefault="003F24FA" w:rsidP="003F24F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3F24FA" w:rsidRDefault="003F24FA" w:rsidP="003F24F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3F24FA" w:rsidRPr="00CB6078" w:rsidRDefault="003F24FA" w:rsidP="003F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F24FA" w:rsidRPr="00CB6078" w:rsidRDefault="003F24FA" w:rsidP="003F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3F24FA" w:rsidRDefault="003F24FA" w:rsidP="003F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3F24FA" w:rsidRPr="00CB6078" w:rsidRDefault="003F24FA" w:rsidP="003F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4FA" w:rsidRPr="00CB6078" w:rsidRDefault="003F24FA" w:rsidP="003F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F24FA" w:rsidRDefault="003F24FA" w:rsidP="003F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3F24FA" w:rsidRPr="00CB6078" w:rsidRDefault="003F24FA" w:rsidP="003F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4FA" w:rsidRPr="00CB6078" w:rsidRDefault="003F24FA" w:rsidP="003F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F24FA" w:rsidRDefault="003F24FA" w:rsidP="003F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3F24FA" w:rsidRPr="00CB6078" w:rsidRDefault="003F24FA" w:rsidP="003F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4FA" w:rsidRPr="00CB6078" w:rsidRDefault="003F24FA" w:rsidP="003F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3F24FA" w:rsidRPr="00CB6078" w:rsidRDefault="003F24FA" w:rsidP="003F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3F24FA" w:rsidRPr="00CB6078" w:rsidRDefault="003F24FA" w:rsidP="003F24F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24FA" w:rsidRPr="00CB6078" w:rsidRDefault="003F24FA" w:rsidP="003F24FA">
      <w:pPr>
        <w:rPr>
          <w:sz w:val="26"/>
          <w:szCs w:val="26"/>
        </w:rPr>
      </w:pPr>
    </w:p>
    <w:p w:rsidR="003F24FA" w:rsidRPr="00CB6078" w:rsidRDefault="003F24FA" w:rsidP="003F24FA">
      <w:pPr>
        <w:rPr>
          <w:sz w:val="26"/>
          <w:szCs w:val="26"/>
        </w:rPr>
      </w:pPr>
    </w:p>
    <w:p w:rsidR="003F24FA" w:rsidRPr="00CB6078" w:rsidRDefault="003F24FA" w:rsidP="003F24F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3F24FA" w:rsidRPr="00CB6078" w:rsidRDefault="003F24FA" w:rsidP="003F24F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3F24FA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5E0" w:rsidRDefault="000A15E0">
      <w:r>
        <w:separator/>
      </w:r>
    </w:p>
  </w:endnote>
  <w:endnote w:type="continuationSeparator" w:id="0">
    <w:p w:rsidR="000A15E0" w:rsidRDefault="000A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5E0" w:rsidRDefault="000A15E0">
      <w:r>
        <w:separator/>
      </w:r>
    </w:p>
  </w:footnote>
  <w:footnote w:type="continuationSeparator" w:id="0">
    <w:p w:rsidR="000A15E0" w:rsidRDefault="000A1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E649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FBC"/>
    <w:rsid w:val="000000C1"/>
    <w:rsid w:val="0000261E"/>
    <w:rsid w:val="0000369B"/>
    <w:rsid w:val="00004529"/>
    <w:rsid w:val="00004DA3"/>
    <w:rsid w:val="0000513E"/>
    <w:rsid w:val="00005360"/>
    <w:rsid w:val="000069D6"/>
    <w:rsid w:val="0000740C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15E0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E8A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0EE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24FA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B24"/>
    <w:rsid w:val="005A1E05"/>
    <w:rsid w:val="005A2527"/>
    <w:rsid w:val="005A29B8"/>
    <w:rsid w:val="005A3060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3DD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5FBC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EFA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3AEF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D56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6256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ABE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EBB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9DC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0D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4DA5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73D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77A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3E3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D41"/>
    <w:rsid w:val="00E64975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D32A31-7E14-40A5-99A3-459E2C51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9F6C3-1B6C-4E90-8517-6E23DBAE7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57E42-DE48-4D6B-A18D-881BCAD75A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96461E2-3725-462D-94D6-A92D3509B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D8313F-8DE6-45F8-ACF7-B18067E26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2020-05-27T11:37:00Z</dcterms:created>
  <dcterms:modified xsi:type="dcterms:W3CDTF">2020-05-27T11:38:00Z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